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body>
    <!-- Modified by docx4j 8.3.8 (Apache licensed) using REFERENCE JAXB in Oracle Java 1.8.0_131 on Windows 10 -->
    <w:p w:rsidRPr="001A047B" w:rsidR="00E851B6" w:rsidP="00E851B6" w:rsidRDefault="001A063C">
      <w:pPr>
        <w:pStyle w:val="Style1"/>
        <w:ind w:left="1416" w:right="13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sz w:val="20"/>
        </w:rPr>
        <w:t xml:space="preserve">  </w:t>
      </w:r>
      <w:r w:rsidR="00E851B6">
        <w:rPr>
          <w:rFonts w:ascii="Times New Roman" w:hAnsi="Times New Roman"/>
          <w:sz w:val="20"/>
        </w:rPr>
        <w:t xml:space="preserve">     </w:t>
      </w:r>
      <w:r w:rsidRPr="001A047B" w:rsidR="00E851B6">
        <w:rPr>
          <w:rFonts w:ascii="Times New Roman" w:hAnsi="Times New Roman"/>
          <w:sz w:val="20"/>
        </w:rPr>
        <w:t xml:space="preserve"> </w:t>
      </w:r>
      <w:r w:rsidRPr="001A047B" w:rsidR="00E851B6">
        <w:rPr>
          <w:rFonts w:ascii="Times New Roman" w:hAnsi="Times New Roman"/>
          <w:i/>
          <w:sz w:val="20"/>
        </w:rPr>
        <w:object w:dxaOrig="897" w:dyaOrig="1128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6pt;height:44.25pt" id="_x0000_i1025" fillcolor="window" o:ole="">
            <v:imagedata o:title="" r:id="rId6"/>
          </v:shape>
          <o:OLEObject Type="Embed" ProgID="Word.Picture.8" ShapeID="_x0000_i1025" DrawAspect="Content" ObjectID="_1797754553" r:id="rId7"/>
        </w:object>
      </w:r>
      <w:r w:rsidRPr="001A047B" w:rsidR="00E851B6">
        <w:rPr>
          <w:rFonts w:ascii="Times New Roman" w:hAnsi="Times New Roman"/>
        </w:rPr>
        <w:t xml:space="preserve">   </w:t>
      </w:r>
    </w:p>
    <w:p w:rsidRPr="001A047B" w:rsidR="00E851B6" w:rsidP="00E851B6" w:rsidRDefault="00E851B6">
      <w:pPr>
        <w:ind w:firstLine="708"/>
        <w:rPr>
          <w:b/>
          <w:sz w:val="16"/>
          <w:szCs w:val="28"/>
        </w:rPr>
      </w:pPr>
    </w:p>
    <w:p w:rsidRPr="00A81AA3" w:rsidR="00E851B6" w:rsidP="00E851B6" w:rsidRDefault="00E851B6">
      <w:pPr>
        <w:ind w:firstLine="708"/>
        <w:rPr>
          <w:rFonts w:ascii="Arial" w:hAnsi="Arial" w:cs="Arial"/>
          <w:szCs w:val="28"/>
        </w:rPr>
      </w:pPr>
      <w:r w:rsidRPr="00A81AA3">
        <w:rPr>
          <w:rFonts w:ascii="Arial" w:hAnsi="Arial" w:cs="Arial"/>
          <w:bCs/>
          <w:szCs w:val="28"/>
        </w:rPr>
        <w:t xml:space="preserve">   </w:t>
      </w:r>
      <w:r w:rsidRPr="00A81AA3">
        <w:rPr>
          <w:rFonts w:ascii="Arial" w:hAnsi="Arial" w:cs="Arial"/>
          <w:szCs w:val="28"/>
        </w:rPr>
        <w:t>REPUBLIKA HRVATSKA</w:t>
      </w:r>
    </w:p>
    <w:p w:rsidRPr="00A81AA3" w:rsidR="00E851B6" w:rsidP="00E851B6" w:rsidRDefault="00E851B6">
      <w:pPr>
        <w:pStyle w:val="Naslov1"/>
        <w:ind w:left="0" w:firstLine="0"/>
        <w:jc w:val="both"/>
        <w:rPr>
          <w:rFonts w:ascii="Arial" w:hAnsi="Arial" w:cs="Arial"/>
          <w:b w:val="false"/>
        </w:rPr>
      </w:pPr>
      <w:r w:rsidRPr="00A81AA3">
        <w:rPr>
          <w:rFonts w:ascii="Arial" w:hAnsi="Arial" w:cs="Arial"/>
          <w:b w:val="false"/>
        </w:rPr>
        <w:t>ŽUPANIJSKO DRŽAVNO ODVJETNIŠTVO</w:t>
      </w:r>
    </w:p>
    <w:p w:rsidRPr="00A81AA3" w:rsidR="00E851B6" w:rsidP="00E851B6" w:rsidRDefault="00E851B6">
      <w:pPr>
        <w:ind w:firstLine="708"/>
        <w:rPr>
          <w:rFonts w:ascii="Arial" w:hAnsi="Arial" w:cs="Arial"/>
          <w:szCs w:val="28"/>
        </w:rPr>
      </w:pPr>
      <w:r w:rsidRPr="00A81AA3">
        <w:rPr>
          <w:rFonts w:ascii="Arial" w:hAnsi="Arial" w:cs="Arial"/>
          <w:i/>
          <w:iCs/>
          <w:szCs w:val="28"/>
        </w:rPr>
        <w:t xml:space="preserve">  </w:t>
      </w:r>
      <w:r w:rsidRPr="00A81AA3">
        <w:rPr>
          <w:rFonts w:ascii="Arial" w:hAnsi="Arial" w:cs="Arial"/>
          <w:szCs w:val="28"/>
        </w:rPr>
        <w:t>U SLAVONSKOM BRODU</w:t>
      </w:r>
    </w:p>
    <w:p w:rsidRPr="00A81AA3" w:rsidR="001A063C" w:rsidP="001A063C" w:rsidRDefault="001A063C">
      <w:pPr>
        <w:ind w:firstLine="567"/>
        <w:rPr>
          <w:rFonts w:ascii="Arial" w:hAnsi="Arial" w:cs="Arial"/>
          <w:szCs w:val="28"/>
        </w:rPr>
      </w:pPr>
      <w:r w:rsidRPr="00A81AA3">
        <w:rPr>
          <w:rFonts w:ascii="Arial" w:hAnsi="Arial" w:cs="Arial"/>
          <w:szCs w:val="28"/>
        </w:rPr>
        <w:t xml:space="preserve"> Slavonski Brod, A. Starčevića 40</w:t>
      </w:r>
    </w:p>
    <w:p w:rsidRPr="00A81AA3" w:rsidR="00E851B6" w:rsidP="00E851B6" w:rsidRDefault="00E851B6">
      <w:pPr>
        <w:ind w:firstLine="708"/>
        <w:rPr>
          <w:rFonts w:ascii="Arial" w:hAnsi="Arial" w:cs="Arial"/>
          <w:szCs w:val="28"/>
        </w:rPr>
      </w:pPr>
    </w:p>
    <w:p w:rsidRPr="00A81AA3" w:rsidR="006B0C1C" w:rsidP="00E851B6" w:rsidRDefault="00E851B6">
      <w:pPr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Broj: </w:t>
      </w:r>
      <w:r w:rsidRPr="00A81AA3" w:rsidR="007E7507">
        <w:rPr>
          <w:rFonts w:ascii="Arial" w:hAnsi="Arial" w:cs="Arial"/>
        </w:rPr>
        <w:t>S</w:t>
      </w:r>
      <w:r w:rsidRPr="00A81AA3" w:rsidR="00B34210">
        <w:rPr>
          <w:rFonts w:ascii="Arial" w:hAnsi="Arial" w:cs="Arial"/>
        </w:rPr>
        <w:t>-DO-</w:t>
      </w:r>
      <w:r w:rsidR="003E53DA">
        <w:rPr>
          <w:rFonts w:ascii="Arial" w:hAnsi="Arial" w:cs="Arial"/>
        </w:rPr>
        <w:t>45/2024-69</w:t>
      </w:r>
    </w:p>
    <w:p w:rsidRPr="00A81AA3" w:rsidR="00B34210" w:rsidP="00E851B6" w:rsidRDefault="00E851B6">
      <w:pPr>
        <w:rPr>
          <w:rFonts w:ascii="Arial" w:hAnsi="Arial" w:cs="Arial"/>
        </w:rPr>
      </w:pPr>
      <w:r w:rsidRPr="00A81AA3">
        <w:rPr>
          <w:rFonts w:ascii="Arial" w:hAnsi="Arial" w:cs="Arial"/>
        </w:rPr>
        <w:t>Slavonski Brod,</w:t>
      </w:r>
      <w:r w:rsidRPr="00A81AA3" w:rsidR="00B34210">
        <w:rPr>
          <w:rFonts w:ascii="Arial" w:hAnsi="Arial" w:cs="Arial"/>
        </w:rPr>
        <w:t xml:space="preserve"> </w:t>
      </w:r>
      <w:r w:rsidR="003E53DA">
        <w:rPr>
          <w:rFonts w:ascii="Arial" w:hAnsi="Arial" w:cs="Arial"/>
        </w:rPr>
        <w:t>7. siječnja</w:t>
      </w:r>
      <w:r w:rsidR="006B052E">
        <w:rPr>
          <w:rFonts w:ascii="Arial" w:hAnsi="Arial" w:cs="Arial"/>
        </w:rPr>
        <w:t xml:space="preserve"> </w:t>
      </w:r>
      <w:r w:rsidRPr="00A81AA3" w:rsidR="00B34210">
        <w:rPr>
          <w:rFonts w:ascii="Arial" w:hAnsi="Arial" w:cs="Arial"/>
        </w:rPr>
        <w:t>20</w:t>
      </w:r>
      <w:r w:rsidR="003E53DA">
        <w:rPr>
          <w:rFonts w:ascii="Arial" w:hAnsi="Arial" w:cs="Arial"/>
        </w:rPr>
        <w:t>25</w:t>
      </w:r>
      <w:r w:rsidRPr="00A81AA3" w:rsidR="00B34210">
        <w:rPr>
          <w:rFonts w:ascii="Arial" w:hAnsi="Arial" w:cs="Arial"/>
        </w:rPr>
        <w:t>.</w:t>
      </w:r>
    </w:p>
    <w:p w:rsidR="00E851B6" w:rsidP="00E851B6" w:rsidRDefault="00D71337">
      <w:pPr>
        <w:rPr>
          <w:rFonts w:ascii="Arial" w:hAnsi="Arial" w:cs="Arial"/>
        </w:rPr>
      </w:pPr>
      <w:r>
        <w:rPr>
          <w:rFonts w:ascii="Arial" w:hAnsi="Arial" w:cs="Arial"/>
        </w:rPr>
        <w:t>SRK/SRK</w:t>
      </w:r>
    </w:p>
    <w:p w:rsidR="00652557" w:rsidP="00E851B6" w:rsidRDefault="00652557">
      <w:pPr>
        <w:rPr>
          <w:rFonts w:ascii="Arial" w:hAnsi="Arial" w:cs="Arial"/>
        </w:rPr>
      </w:pPr>
    </w:p>
    <w:p w:rsidR="00652557" w:rsidP="00E851B6" w:rsidRDefault="00652557">
      <w:pPr>
        <w:rPr>
          <w:rFonts w:ascii="Arial" w:hAnsi="Arial" w:cs="Arial"/>
        </w:rPr>
      </w:pPr>
    </w:p>
    <w:p w:rsidRPr="00A81AA3" w:rsidR="006B0C1C" w:rsidP="00045DF3" w:rsidRDefault="00D60C54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                                         </w:t>
      </w:r>
      <w:r w:rsidRPr="00A81AA3" w:rsidR="00673F48">
        <w:rPr>
          <w:rFonts w:ascii="Arial" w:hAnsi="Arial" w:cs="Arial"/>
        </w:rPr>
        <w:t xml:space="preserve">             </w:t>
      </w:r>
      <w:r w:rsidRPr="00A81AA3">
        <w:rPr>
          <w:rFonts w:ascii="Arial" w:hAnsi="Arial" w:cs="Arial"/>
        </w:rPr>
        <w:t xml:space="preserve">  </w:t>
      </w:r>
      <w:r w:rsidRPr="00A81AA3" w:rsidR="00045DF3">
        <w:rPr>
          <w:rFonts w:ascii="Arial" w:hAnsi="Arial" w:cs="Arial"/>
        </w:rPr>
        <w:t xml:space="preserve">     </w:t>
      </w:r>
    </w:p>
    <w:p w:rsidR="005A2869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ŠUMA EXPORT IMORT d.o.o.</w:t>
      </w:r>
    </w:p>
    <w:p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Šetalište 150. brigade Hrvatske vojske 8</w:t>
      </w:r>
    </w:p>
    <w:p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g r e b</w:t>
      </w:r>
    </w:p>
    <w:p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putem punomoćnika </w:t>
      </w:r>
    </w:p>
    <w:p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ODVJETNIK ŽELJKO ALBINI</w:t>
      </w:r>
    </w:p>
    <w:p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Gračanska cesta 91B</w:t>
      </w:r>
    </w:p>
    <w:p w:rsidRPr="00A81AA3" w:rsidR="003E53DA" w:rsidP="003E53DA" w:rsidRDefault="003E53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 a g r e b </w:t>
      </w:r>
    </w:p>
    <w:p w:rsidRPr="00A81AA3" w:rsidR="00B7555D" w:rsidP="00E851B6" w:rsidRDefault="00B7555D">
      <w:pPr>
        <w:jc w:val="both"/>
        <w:rPr>
          <w:rFonts w:ascii="Arial" w:hAnsi="Arial" w:cs="Arial"/>
        </w:rPr>
      </w:pPr>
    </w:p>
    <w:p w:rsidRPr="00A81AA3" w:rsidR="006B0C1C" w:rsidP="00E851B6" w:rsidRDefault="006B0C1C">
      <w:pPr>
        <w:jc w:val="both"/>
        <w:rPr>
          <w:rFonts w:ascii="Arial" w:hAnsi="Arial" w:cs="Arial"/>
        </w:rPr>
      </w:pPr>
    </w:p>
    <w:p w:rsidR="00A0202D" w:rsidP="00E851B6" w:rsidRDefault="006B0C1C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PREDMET: </w:t>
      </w:r>
      <w:r w:rsidR="003E53DA">
        <w:rPr>
          <w:rFonts w:ascii="Arial" w:hAnsi="Arial" w:cs="Arial"/>
        </w:rPr>
        <w:t>GM TRUCK d.o.o. Našice, u stečaju</w:t>
      </w:r>
    </w:p>
    <w:p w:rsidRPr="00A81AA3" w:rsidR="001A063C" w:rsidP="00E851B6" w:rsidRDefault="00A020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3E53DA">
        <w:rPr>
          <w:rFonts w:ascii="Arial" w:hAnsi="Arial" w:cs="Arial"/>
        </w:rPr>
        <w:t xml:space="preserve">    OIB: 08399139497</w:t>
      </w:r>
    </w:p>
    <w:p w:rsidR="006B0C1C" w:rsidP="00E851B6" w:rsidRDefault="006B0C1C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            - </w:t>
      </w:r>
      <w:r w:rsidRPr="00A81AA3" w:rsidR="001A063C">
        <w:rPr>
          <w:rFonts w:ascii="Arial" w:hAnsi="Arial" w:cs="Arial"/>
        </w:rPr>
        <w:t>O</w:t>
      </w:r>
      <w:r w:rsidR="00405BE1">
        <w:rPr>
          <w:rFonts w:ascii="Arial" w:hAnsi="Arial" w:cs="Arial"/>
        </w:rPr>
        <w:t>bavijest, dostavlja se</w:t>
      </w:r>
    </w:p>
    <w:p w:rsidRPr="00A81AA3" w:rsidR="00E96942" w:rsidP="00E851B6" w:rsidRDefault="00E96942">
      <w:pPr>
        <w:jc w:val="both"/>
        <w:rPr>
          <w:rFonts w:ascii="Arial" w:hAnsi="Arial" w:cs="Arial"/>
        </w:rPr>
      </w:pPr>
    </w:p>
    <w:p w:rsidR="003E53DA" w:rsidP="00E851B6" w:rsidRDefault="006B0C1C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</w:t>
      </w:r>
      <w:r w:rsidRPr="00A81AA3" w:rsidR="001A063C">
        <w:rPr>
          <w:rFonts w:ascii="Arial" w:hAnsi="Arial" w:cs="Arial"/>
        </w:rPr>
        <w:t xml:space="preserve">      </w:t>
      </w:r>
      <w:r w:rsidR="003E53DA">
        <w:rPr>
          <w:rFonts w:ascii="Arial" w:hAnsi="Arial" w:cs="Arial"/>
        </w:rPr>
        <w:t>Sukladno Ponudi za otkup tražbina Republike Hrvatske i to tražbina I. višeg isplatnog reda vjerovnika Republike Hrvatske, Ministarstva financija, Porezne uprave, Područnog ureda Osijek u iznosu od 1.040,54 eura i tražbine II. višeg isplatnog reda vjerovnika Republike Hrvatske, Ministarstva financija, Porezne uprave, Područnog ureda Osijek u iznosu o</w:t>
      </w:r>
      <w:r w:rsidR="008A2FB1">
        <w:rPr>
          <w:rFonts w:ascii="Arial" w:hAnsi="Arial" w:cs="Arial"/>
        </w:rPr>
        <w:t>d 3.453,22</w:t>
      </w:r>
      <w:r w:rsidR="003E53DA">
        <w:rPr>
          <w:rFonts w:ascii="Arial" w:hAnsi="Arial" w:cs="Arial"/>
        </w:rPr>
        <w:t xml:space="preserve"> eura, te tražbine II. višeg isplatnog reda vjerovnika  Republike Hrvatske u iznosu od 39.270,39 eura prema stečajnom dužniku GM TRUCK d.o.o. Našice, u stečaju, i</w:t>
      </w:r>
      <w:r w:rsidRPr="00A81AA3" w:rsidR="001A063C">
        <w:rPr>
          <w:rFonts w:ascii="Arial" w:hAnsi="Arial" w:cs="Arial"/>
        </w:rPr>
        <w:t xml:space="preserve">zvješćujemo </w:t>
      </w:r>
      <w:r w:rsidR="006B052E">
        <w:rPr>
          <w:rFonts w:ascii="Arial" w:hAnsi="Arial" w:cs="Arial"/>
        </w:rPr>
        <w:t>V</w:t>
      </w:r>
      <w:r w:rsidRPr="00A81AA3" w:rsidR="001A063C">
        <w:rPr>
          <w:rFonts w:ascii="Arial" w:hAnsi="Arial" w:cs="Arial"/>
        </w:rPr>
        <w:t xml:space="preserve">as </w:t>
      </w:r>
      <w:r w:rsidR="003E53DA">
        <w:rPr>
          <w:rFonts w:ascii="Arial" w:hAnsi="Arial" w:cs="Arial"/>
        </w:rPr>
        <w:t>da nismo suglasni sa ponudom za otkup prijavljenih i utvrđenih tražbina Republike Hrvatske.</w:t>
      </w:r>
    </w:p>
    <w:p w:rsidR="003E53DA" w:rsidP="00E851B6" w:rsidRDefault="003E53DA">
      <w:pPr>
        <w:jc w:val="both"/>
        <w:rPr>
          <w:rFonts w:ascii="Arial" w:hAnsi="Arial" w:cs="Arial"/>
        </w:rPr>
      </w:pPr>
    </w:p>
    <w:p w:rsidR="003E53DA" w:rsidP="00E851B6" w:rsidRDefault="003E53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 poštovanjem!</w:t>
      </w:r>
    </w:p>
    <w:p w:rsidR="003E53DA" w:rsidP="00E851B6" w:rsidRDefault="003E53DA">
      <w:pPr>
        <w:jc w:val="both"/>
        <w:rPr>
          <w:rFonts w:ascii="Arial" w:hAnsi="Arial" w:cs="Arial"/>
        </w:rPr>
      </w:pPr>
    </w:p>
    <w:p w:rsidR="0023755B" w:rsidP="00E851B6" w:rsidRDefault="0023755B">
      <w:pPr>
        <w:jc w:val="both"/>
        <w:rPr>
          <w:rFonts w:ascii="Arial" w:hAnsi="Arial" w:cs="Arial"/>
        </w:rPr>
      </w:pPr>
    </w:p>
    <w:p w:rsidRPr="00A81AA3" w:rsidR="0023755B" w:rsidP="00E851B6" w:rsidRDefault="0023755B">
      <w:pPr>
        <w:jc w:val="both"/>
        <w:rPr>
          <w:rFonts w:ascii="Arial" w:hAnsi="Arial" w:cs="Arial"/>
        </w:rPr>
      </w:pPr>
    </w:p>
    <w:p w:rsidRPr="00A81AA3" w:rsidR="00B7555D" w:rsidP="00E851B6" w:rsidRDefault="006B0C1C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       </w:t>
      </w:r>
      <w:r w:rsidRPr="00A81AA3" w:rsidR="00B7555D">
        <w:rPr>
          <w:rFonts w:ascii="Arial" w:hAnsi="Arial" w:cs="Arial"/>
        </w:rPr>
        <w:t xml:space="preserve">                                                                             ZAMJENI</w:t>
      </w:r>
      <w:r w:rsidR="0023755B">
        <w:rPr>
          <w:rFonts w:ascii="Arial" w:hAnsi="Arial" w:cs="Arial"/>
        </w:rPr>
        <w:t>CA</w:t>
      </w:r>
    </w:p>
    <w:p w:rsidR="00B7555D" w:rsidP="00E851B6" w:rsidRDefault="00B7555D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                                                       </w:t>
      </w:r>
      <w:r w:rsidRPr="00A81AA3" w:rsidR="005A2869">
        <w:rPr>
          <w:rFonts w:ascii="Arial" w:hAnsi="Arial" w:cs="Arial"/>
        </w:rPr>
        <w:t xml:space="preserve">  </w:t>
      </w:r>
      <w:r w:rsidRPr="00A81AA3">
        <w:rPr>
          <w:rFonts w:ascii="Arial" w:hAnsi="Arial" w:cs="Arial"/>
        </w:rPr>
        <w:t xml:space="preserve">    ŽUPANIJSKE DRŽAVNE ODVJETNICE</w:t>
      </w:r>
    </w:p>
    <w:p w:rsidR="00652557" w:rsidP="00E851B6" w:rsidRDefault="00652557">
      <w:pPr>
        <w:jc w:val="both"/>
        <w:rPr>
          <w:rFonts w:ascii="Arial" w:hAnsi="Arial" w:cs="Arial"/>
        </w:rPr>
      </w:pPr>
    </w:p>
    <w:p w:rsidR="00652557" w:rsidP="00E851B6" w:rsidRDefault="006525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</w:t>
      </w:r>
      <w:r w:rsidRPr="00652557">
        <w:rPr>
          <w:rFonts w:ascii="Arial" w:hAnsi="Arial" w:cs="Arial"/>
        </w:rPr>
        <w:t>Sibila Raumberger Krištof</w:t>
      </w:r>
    </w:p>
    <w:p w:rsidR="0023755B" w:rsidP="00E851B6" w:rsidRDefault="0023755B">
      <w:pPr>
        <w:jc w:val="both"/>
        <w:rPr>
          <w:rFonts w:ascii="Arial" w:hAnsi="Arial" w:cs="Arial"/>
        </w:rPr>
      </w:pPr>
    </w:p>
    <w:p w:rsidR="0023755B" w:rsidP="00E851B6" w:rsidRDefault="0023755B">
      <w:pPr>
        <w:jc w:val="both"/>
        <w:rPr>
          <w:rFonts w:ascii="Arial" w:hAnsi="Arial" w:cs="Arial"/>
        </w:rPr>
      </w:pPr>
    </w:p>
    <w:p w:rsidRPr="00A81AA3" w:rsidR="0023755B" w:rsidP="00E851B6" w:rsidRDefault="0023755B">
      <w:pPr>
        <w:jc w:val="both"/>
        <w:rPr>
          <w:rFonts w:ascii="Arial" w:hAnsi="Arial" w:cs="Arial"/>
        </w:rPr>
      </w:pPr>
    </w:p>
    <w:p w:rsidRPr="00A81AA3" w:rsidR="00B7555D" w:rsidP="00E851B6" w:rsidRDefault="00B7555D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</w:t>
      </w:r>
    </w:p>
    <w:p w:rsidRPr="003E53DA" w:rsidR="00673F48" w:rsidP="00C570E4" w:rsidRDefault="00B7555D">
      <w:pPr>
        <w:jc w:val="both"/>
        <w:rPr>
          <w:rFonts w:ascii="Arial" w:hAnsi="Arial" w:cs="Arial"/>
        </w:rPr>
      </w:pPr>
      <w:r w:rsidRPr="00A81AA3">
        <w:rPr>
          <w:rFonts w:ascii="Arial" w:hAnsi="Arial" w:cs="Arial"/>
        </w:rPr>
        <w:t xml:space="preserve">                                                      </w:t>
      </w:r>
      <w:r w:rsidR="003E53DA">
        <w:rPr>
          <w:rFonts w:ascii="Arial" w:hAnsi="Arial" w:cs="Arial"/>
        </w:rPr>
        <w:t xml:space="preserve">                           </w:t>
      </w:r>
      <w:r w:rsidRPr="00A81AA3" w:rsidR="00673F48">
        <w:rPr>
          <w:rFonts w:ascii="Arial" w:hAnsi="Arial" w:cs="Arial"/>
          <w:bCs/>
        </w:rPr>
        <w:t xml:space="preserve"> </w:t>
      </w:r>
    </w:p>
    <w:sectPr w:rsidRPr="003E53DA" w:rsidR="0067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_C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abstractNum w:abstractNumId="0">
    <w:nsid w:val="0B630972"/>
    <w:multiLevelType w:val="hybridMultilevel"/>
    <w:tmpl w:val="C3EA5ED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A631D"/>
    <w:multiLevelType w:val="hybridMultilevel"/>
    <w:tmpl w:val="E7649BEA"/>
    <w:lvl w:ilvl="0" w:tplc="B5A07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162F8B"/>
    <w:multiLevelType w:val="hybridMultilevel"/>
    <w:tmpl w:val="3D6EEFE2"/>
    <w:lvl w:ilvl="0" w:tplc="AB86B26A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3">
    <w:nsid w:val="15B855C4"/>
    <w:multiLevelType w:val="hybridMultilevel"/>
    <w:tmpl w:val="DA7C8862"/>
    <w:lvl w:ilvl="0" w:tplc="56345C78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74F448D"/>
    <w:multiLevelType w:val="hybridMultilevel"/>
    <w:tmpl w:val="AC2EEE56"/>
    <w:lvl w:ilvl="0" w:tplc="3BD828E8">
      <w:start w:val="2"/>
      <w:numFmt w:val="bullet"/>
      <w:lvlText w:val="-"/>
      <w:lvlJc w:val="left"/>
      <w:pPr>
        <w:ind w:left="16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5">
    <w:nsid w:val="33981DBB"/>
    <w:multiLevelType w:val="hybridMultilevel"/>
    <w:tmpl w:val="F2DEF27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67FA"/>
    <w:multiLevelType w:val="hybridMultilevel"/>
    <w:tmpl w:val="E47AA3A6"/>
    <w:lvl w:ilvl="0" w:tplc="9CC4A49E">
      <w:numFmt w:val="bullet"/>
      <w:lvlText w:val="-"/>
      <w:lvlJc w:val="left"/>
      <w:pPr>
        <w:ind w:left="13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40" w:hanging="360"/>
      </w:pPr>
      <w:rPr>
        <w:rFonts w:hint="default" w:ascii="Wingdings" w:hAnsi="Wingdings"/>
      </w:rPr>
    </w:lvl>
  </w:abstractNum>
  <w:abstractNum w:abstractNumId="7">
    <w:nsid w:val="43DF7679"/>
    <w:multiLevelType w:val="hybridMultilevel"/>
    <w:tmpl w:val="6CEE3FB8"/>
    <w:lvl w:ilvl="0" w:tplc="AF26AFD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9214842"/>
    <w:multiLevelType w:val="hybridMultilevel"/>
    <w:tmpl w:val="07C6A6BA"/>
    <w:lvl w:ilvl="0" w:tplc="7D5CAFBA">
      <w:numFmt w:val="bullet"/>
      <w:lvlText w:val="-"/>
      <w:lvlJc w:val="left"/>
      <w:pPr>
        <w:ind w:left="16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9">
    <w:nsid w:val="546C7E46"/>
    <w:multiLevelType w:val="hybridMultilevel"/>
    <w:tmpl w:val="28F81154"/>
    <w:lvl w:ilvl="0" w:tplc="9370B778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7424760"/>
    <w:multiLevelType w:val="hybridMultilevel"/>
    <w:tmpl w:val="09288956"/>
    <w:lvl w:ilvl="0" w:tplc="71681E5C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5DE01EFB"/>
    <w:multiLevelType w:val="hybridMultilevel"/>
    <w:tmpl w:val="7FE4E39C"/>
    <w:lvl w:ilvl="0" w:tplc="372CE82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E6506D5"/>
    <w:multiLevelType w:val="hybridMultilevel"/>
    <w:tmpl w:val="D1868234"/>
    <w:lvl w:ilvl="0" w:tplc="BEF6555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160BCE"/>
    <w:multiLevelType w:val="hybridMultilevel"/>
    <w:tmpl w:val="F1BEB11E"/>
    <w:lvl w:ilvl="0" w:tplc="EFBCA2FA">
      <w:start w:val="2"/>
      <w:numFmt w:val="bullet"/>
      <w:lvlText w:val="-"/>
      <w:lvlJc w:val="left"/>
      <w:pPr>
        <w:ind w:left="12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11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 w15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B6"/>
    <w:rsid w:val="00004285"/>
    <w:rsid w:val="00024F72"/>
    <w:rsid w:val="00045DF3"/>
    <w:rsid w:val="00052442"/>
    <w:rsid w:val="0005738A"/>
    <w:rsid w:val="0007336B"/>
    <w:rsid w:val="000A4596"/>
    <w:rsid w:val="000C2BDE"/>
    <w:rsid w:val="00117F87"/>
    <w:rsid w:val="001A063C"/>
    <w:rsid w:val="001A227D"/>
    <w:rsid w:val="001A7B31"/>
    <w:rsid w:val="001C5ADC"/>
    <w:rsid w:val="001E70B9"/>
    <w:rsid w:val="00226DA8"/>
    <w:rsid w:val="0023755B"/>
    <w:rsid w:val="00262874"/>
    <w:rsid w:val="00282C82"/>
    <w:rsid w:val="002B2BBD"/>
    <w:rsid w:val="002E45BB"/>
    <w:rsid w:val="00312200"/>
    <w:rsid w:val="00326561"/>
    <w:rsid w:val="00341463"/>
    <w:rsid w:val="003728B9"/>
    <w:rsid w:val="003B6B23"/>
    <w:rsid w:val="003C4354"/>
    <w:rsid w:val="003E53DA"/>
    <w:rsid w:val="00405BE1"/>
    <w:rsid w:val="00480566"/>
    <w:rsid w:val="00497F67"/>
    <w:rsid w:val="004E0E9C"/>
    <w:rsid w:val="00532E8A"/>
    <w:rsid w:val="00585C45"/>
    <w:rsid w:val="00586676"/>
    <w:rsid w:val="005A1641"/>
    <w:rsid w:val="005A2869"/>
    <w:rsid w:val="005B23B5"/>
    <w:rsid w:val="005B62D3"/>
    <w:rsid w:val="00614A9E"/>
    <w:rsid w:val="00625C64"/>
    <w:rsid w:val="00652557"/>
    <w:rsid w:val="006560B3"/>
    <w:rsid w:val="00663172"/>
    <w:rsid w:val="00673F48"/>
    <w:rsid w:val="006B052E"/>
    <w:rsid w:val="006B0C1C"/>
    <w:rsid w:val="006E24EC"/>
    <w:rsid w:val="006E5D4C"/>
    <w:rsid w:val="00774F3B"/>
    <w:rsid w:val="007775D6"/>
    <w:rsid w:val="007C564B"/>
    <w:rsid w:val="007E7507"/>
    <w:rsid w:val="00805B41"/>
    <w:rsid w:val="00863707"/>
    <w:rsid w:val="00884BEF"/>
    <w:rsid w:val="008A2FB1"/>
    <w:rsid w:val="008D1E09"/>
    <w:rsid w:val="008E69F2"/>
    <w:rsid w:val="0098717E"/>
    <w:rsid w:val="009C28A0"/>
    <w:rsid w:val="00A0202D"/>
    <w:rsid w:val="00A54E2D"/>
    <w:rsid w:val="00A6727A"/>
    <w:rsid w:val="00A81AA3"/>
    <w:rsid w:val="00A926BA"/>
    <w:rsid w:val="00B22D76"/>
    <w:rsid w:val="00B34210"/>
    <w:rsid w:val="00B35F27"/>
    <w:rsid w:val="00B62E2B"/>
    <w:rsid w:val="00B7555D"/>
    <w:rsid w:val="00BB6A7D"/>
    <w:rsid w:val="00BD7D07"/>
    <w:rsid w:val="00BF18AC"/>
    <w:rsid w:val="00BF4994"/>
    <w:rsid w:val="00C55454"/>
    <w:rsid w:val="00C570E4"/>
    <w:rsid w:val="00CF74BF"/>
    <w:rsid w:val="00D1052A"/>
    <w:rsid w:val="00D15D14"/>
    <w:rsid w:val="00D60C54"/>
    <w:rsid w:val="00D71337"/>
    <w:rsid w:val="00DA659F"/>
    <w:rsid w:val="00E34FCE"/>
    <w:rsid w:val="00E70934"/>
    <w:rsid w:val="00E74CE3"/>
    <w:rsid w:val="00E851B6"/>
    <w:rsid w:val="00E96942"/>
    <w:rsid w:val="00F16E76"/>
    <w:rsid w:val="00F41640"/>
    <w:rsid w:val="00FA1FB9"/>
    <w:rsid w:val="00FB54F7"/>
    <w:rsid w:val="00FE3A13"/>
    <w:rsid w:val="00FF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7" v:ext="edit"/>
    <o:shapelayout v:ext="edit">
      <o:idmap data="1" v:ext="edit"/>
    </o:shapelayout>
  </w:shapeDefaults>
  <w:decimalSymbol w:val=","/>
  <w:listSeparator w:val=";"/>
  <w15:docId w15:val="{3D72EA81-F97E-4E84-B2E3-C6CF30D9238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851B6"/>
    <w:rPr>
      <w:sz w:val="24"/>
      <w:szCs w:val="24"/>
    </w:rPr>
  </w:style>
  <w:style w:type="paragraph" w:styleId="Naslov1">
    <w:name w:val="heading 1"/>
    <w:basedOn w:val="Normal"/>
    <w:next w:val="Normal"/>
    <w:qFormat/>
    <w:rsid w:val="00E851B6"/>
    <w:pPr>
      <w:keepNext/>
      <w:ind w:left="2484" w:firstLine="348"/>
      <w:jc w:val="center"/>
      <w:outlineLvl w:val="0"/>
    </w:pPr>
    <w:rPr>
      <w:rFonts w:eastAsia="Batang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yle1" w:customStyle="true">
    <w:name w:val="Style1"/>
    <w:basedOn w:val="Normal"/>
    <w:rsid w:val="00E851B6"/>
    <w:rPr>
      <w:rFonts w:ascii="Times_CRO" w:hAnsi="Times_CRO"/>
      <w:szCs w:val="20"/>
    </w:rPr>
  </w:style>
  <w:style w:type="paragraph" w:styleId="Stil" w:customStyle="true">
    <w:name w:val="Stil"/>
    <w:rsid w:val="00E851B6"/>
    <w:pPr>
      <w:widowControl w:val="false"/>
      <w:autoSpaceDE w:val="false"/>
      <w:autoSpaceDN w:val="false"/>
      <w:adjustRightInd w:val="false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9C28A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9C28A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775D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70934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E709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0934"/>
    <w:rPr>
      <w:rFonts w:ascii="Times New Roman" w:hAnsi="Times New Roman"/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E7093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E7093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ivs>
    <w:div w:id="2087267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.xml" Type="http://schemas.openxmlformats.org/officeDocument/2006/relationships/styles" Id="rId3"/>
    <Relationship Target="embeddings/oleObject1.bin" Type="http://schemas.openxmlformats.org/officeDocument/2006/relationships/oleObject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media/image1.wmf" Type="http://schemas.openxmlformats.org/officeDocument/2006/relationships/image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theme/theme1.xml" Type="http://schemas.openxmlformats.org/officeDocument/2006/relationships/theme" Id="rId9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do</properties:Company>
  <properties:Pages>1</properties:Pages>
  <properties:Words>161</properties:Words>
  <properties:Characters>955</properties:Characters>
  <properties:Lines>48</properties:Lines>
  <properties:Paragraphs>22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2025-01-07T10:09:00Z</dcterms:created>
  <dc:creator>Computer</dc:creator>
  <cp:lastModifiedBy>Sibila Raumberger Krištof</cp:lastModifiedBy>
  <cp:lastPrinted>2025-01-07T10:28:00Z</cp:lastPrinted>
  <dcterms:modified xmlns:xsi="http://www.w3.org/2001/XMLSchema-instance" xsi:type="dcterms:W3CDTF">2025-01-07T10:29:00Z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Dopis - dopis - ostalo (dopisi punomoćniku- GM TRUCK.docx)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